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C13C6D" w14:textId="5939E8C3" w:rsidR="00BA00AB" w:rsidRDefault="00A05E21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Hugh WITHIFORD</w:t>
      </w:r>
      <w:r>
        <w:rPr>
          <w:rFonts w:ascii="Times New Roman" w:hAnsi="Times New Roman" w:cs="Times New Roman"/>
          <w:sz w:val="24"/>
          <w:szCs w:val="24"/>
        </w:rPr>
        <w:t xml:space="preserve">      (fl.1430)</w:t>
      </w:r>
    </w:p>
    <w:p w14:paraId="1DA36A1E" w14:textId="212ABC3E" w:rsidR="00A05E21" w:rsidRDefault="00A05E21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F846AF7" w14:textId="16087AC5" w:rsidR="00A05E21" w:rsidRDefault="00A05E21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798D00C" w14:textId="2BDB6281" w:rsidR="00B6524B" w:rsidRDefault="00A05E21" w:rsidP="00B6524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4 Oct.1430</w:t>
      </w:r>
      <w:r>
        <w:rPr>
          <w:rFonts w:ascii="Times New Roman" w:hAnsi="Times New Roman" w:cs="Times New Roman"/>
          <w:sz w:val="24"/>
          <w:szCs w:val="24"/>
        </w:rPr>
        <w:tab/>
      </w:r>
      <w:r w:rsidR="00B6524B">
        <w:rPr>
          <w:rFonts w:ascii="Times New Roman" w:hAnsi="Times New Roman" w:cs="Times New Roman"/>
          <w:sz w:val="24"/>
          <w:szCs w:val="24"/>
        </w:rPr>
        <w:t>He was elected Sheriff of Bristol.    (C.F.R. 14</w:t>
      </w:r>
      <w:r w:rsidR="00B6524B">
        <w:rPr>
          <w:rFonts w:ascii="Times New Roman" w:hAnsi="Times New Roman" w:cs="Times New Roman"/>
          <w:sz w:val="24"/>
          <w:szCs w:val="24"/>
        </w:rPr>
        <w:t>30-37 p.8)</w:t>
      </w:r>
    </w:p>
    <w:p w14:paraId="4C722830" w14:textId="77777777" w:rsidR="00B6524B" w:rsidRDefault="00B6524B" w:rsidP="00B6524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27C8C62" w14:textId="77777777" w:rsidR="00B6524B" w:rsidRDefault="00B6524B" w:rsidP="00B6524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F22685E" w14:textId="77777777" w:rsidR="00B6524B" w:rsidRPr="00217796" w:rsidRDefault="00B6524B" w:rsidP="00B6524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 January 2022</w:t>
      </w:r>
    </w:p>
    <w:p w14:paraId="5E5AA6EA" w14:textId="360A8CAE" w:rsidR="00A05E21" w:rsidRPr="00A05E21" w:rsidRDefault="00A05E21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A05E21" w:rsidRPr="00A05E2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E8DC7D" w14:textId="77777777" w:rsidR="00A05E21" w:rsidRDefault="00A05E21" w:rsidP="009139A6">
      <w:r>
        <w:separator/>
      </w:r>
    </w:p>
  </w:endnote>
  <w:endnote w:type="continuationSeparator" w:id="0">
    <w:p w14:paraId="76FF59A2" w14:textId="77777777" w:rsidR="00A05E21" w:rsidRDefault="00A05E2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79B35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CF5218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65892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37DE10" w14:textId="77777777" w:rsidR="00A05E21" w:rsidRDefault="00A05E21" w:rsidP="009139A6">
      <w:r>
        <w:separator/>
      </w:r>
    </w:p>
  </w:footnote>
  <w:footnote w:type="continuationSeparator" w:id="0">
    <w:p w14:paraId="232882AC" w14:textId="77777777" w:rsidR="00A05E21" w:rsidRDefault="00A05E2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16851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24715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852EB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5E21"/>
    <w:rsid w:val="000666E0"/>
    <w:rsid w:val="002510B7"/>
    <w:rsid w:val="005C130B"/>
    <w:rsid w:val="00826F5C"/>
    <w:rsid w:val="009139A6"/>
    <w:rsid w:val="009448BB"/>
    <w:rsid w:val="00A05E21"/>
    <w:rsid w:val="00A3176C"/>
    <w:rsid w:val="00AE65F8"/>
    <w:rsid w:val="00B6524B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60CF55"/>
  <w15:chartTrackingRefBased/>
  <w15:docId w15:val="{3B972FDF-92C5-4079-B40F-B916642E4C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9</TotalTime>
  <Pages>1</Pages>
  <Words>18</Words>
  <Characters>105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2022-01-13T16:54:00Z</dcterms:created>
  <dcterms:modified xsi:type="dcterms:W3CDTF">2022-01-13T17:03:00Z</dcterms:modified>
</cp:coreProperties>
</file>